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AD" w:rsidRDefault="003E37AD" w:rsidP="00DB4BE7">
      <w:pPr>
        <w:snapToGrid w:val="0"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3E37AD" w:rsidRPr="009F48D9" w:rsidRDefault="003E37AD" w:rsidP="00DB4BE7">
      <w:pPr>
        <w:snapToGrid w:val="0"/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9F48D9">
        <w:rPr>
          <w:rFonts w:ascii="华文中宋" w:eastAsia="华文中宋" w:hAnsi="华文中宋"/>
          <w:b/>
          <w:sz w:val="32"/>
          <w:szCs w:val="32"/>
        </w:rPr>
        <w:t>2013</w:t>
      </w:r>
      <w:r w:rsidRPr="009F48D9">
        <w:rPr>
          <w:rFonts w:ascii="华文中宋" w:eastAsia="华文中宋" w:hAnsi="华文中宋" w:hint="eastAsia"/>
          <w:b/>
          <w:sz w:val="32"/>
          <w:szCs w:val="32"/>
        </w:rPr>
        <w:t>年度上海高校市级精品课程申报汇总表</w:t>
      </w:r>
    </w:p>
    <w:p w:rsidR="003E37AD" w:rsidRPr="004569FB" w:rsidRDefault="003E37AD" w:rsidP="000021D6">
      <w:pPr>
        <w:spacing w:beforeLines="50" w:afterLines="50"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院系</w:t>
      </w:r>
      <w:r w:rsidRPr="004569FB">
        <w:rPr>
          <w:rFonts w:ascii="宋体" w:hAnsi="宋体" w:hint="eastAsia"/>
          <w:szCs w:val="21"/>
        </w:rPr>
        <w:t>名称（公章）：</w:t>
      </w:r>
      <w:r w:rsidRPr="004569FB">
        <w:rPr>
          <w:rFonts w:ascii="宋体" w:hAnsi="宋体"/>
          <w:szCs w:val="21"/>
        </w:rPr>
        <w:t xml:space="preserve">                                   </w:t>
      </w:r>
    </w:p>
    <w:tbl>
      <w:tblPr>
        <w:tblW w:w="1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1992"/>
        <w:gridCol w:w="945"/>
        <w:gridCol w:w="1155"/>
        <w:gridCol w:w="2100"/>
        <w:gridCol w:w="1470"/>
        <w:gridCol w:w="1470"/>
        <w:gridCol w:w="1050"/>
        <w:gridCol w:w="1470"/>
        <w:gridCol w:w="1470"/>
      </w:tblGrid>
      <w:tr w:rsidR="003E37AD" w:rsidRPr="004569FB" w:rsidTr="006C471A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92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4200" w:type="dxa"/>
            <w:gridSpan w:val="3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所属本科一级学科门类</w:t>
            </w:r>
          </w:p>
        </w:tc>
        <w:tc>
          <w:tcPr>
            <w:tcW w:w="1470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所属本科二级学科类</w:t>
            </w:r>
          </w:p>
        </w:tc>
        <w:tc>
          <w:tcPr>
            <w:tcW w:w="1050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1470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登录办法</w:t>
            </w:r>
          </w:p>
        </w:tc>
        <w:tc>
          <w:tcPr>
            <w:tcW w:w="1470" w:type="dxa"/>
            <w:vMerge w:val="restart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E37AD" w:rsidRPr="004569FB" w:rsidTr="006C471A">
        <w:trPr>
          <w:cantSplit/>
          <w:trHeight w:val="622"/>
        </w:trPr>
        <w:tc>
          <w:tcPr>
            <w:tcW w:w="636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92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55" w:type="dxa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0" w:type="dxa"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  <w:r w:rsidRPr="004569FB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1470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50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3E37AD" w:rsidRPr="004569FB" w:rsidRDefault="003E37AD" w:rsidP="006C471A">
            <w:pPr>
              <w:jc w:val="center"/>
              <w:rPr>
                <w:rFonts w:ascii="宋体"/>
                <w:szCs w:val="21"/>
              </w:rPr>
            </w:pPr>
          </w:p>
        </w:tc>
      </w:tr>
      <w:tr w:rsidR="003E37AD" w:rsidRPr="004569FB" w:rsidTr="006C471A">
        <w:trPr>
          <w:cantSplit/>
          <w:trHeight w:hRule="exact" w:val="851"/>
        </w:trPr>
        <w:tc>
          <w:tcPr>
            <w:tcW w:w="636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992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2100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05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</w:tr>
      <w:tr w:rsidR="003E37AD" w:rsidRPr="004569FB" w:rsidTr="006C471A">
        <w:trPr>
          <w:cantSplit/>
          <w:trHeight w:hRule="exact" w:val="851"/>
        </w:trPr>
        <w:tc>
          <w:tcPr>
            <w:tcW w:w="636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992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2100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05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</w:tr>
      <w:tr w:rsidR="003E37AD" w:rsidRPr="004569FB" w:rsidTr="006C471A">
        <w:trPr>
          <w:cantSplit/>
          <w:trHeight w:hRule="exact" w:val="851"/>
        </w:trPr>
        <w:tc>
          <w:tcPr>
            <w:tcW w:w="636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992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2100" w:type="dxa"/>
            <w:vAlign w:val="center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05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  <w:tc>
          <w:tcPr>
            <w:tcW w:w="1470" w:type="dxa"/>
          </w:tcPr>
          <w:p w:rsidR="003E37AD" w:rsidRPr="004569FB" w:rsidRDefault="003E37AD" w:rsidP="006C471A">
            <w:pPr>
              <w:rPr>
                <w:rFonts w:ascii="宋体"/>
                <w:szCs w:val="21"/>
              </w:rPr>
            </w:pPr>
          </w:p>
        </w:tc>
      </w:tr>
    </w:tbl>
    <w:p w:rsidR="003E37AD" w:rsidRPr="004569FB" w:rsidRDefault="003E37AD" w:rsidP="000021D6">
      <w:pPr>
        <w:spacing w:beforeLines="50" w:afterLines="50"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院系</w:t>
      </w:r>
      <w:r w:rsidRPr="004569FB">
        <w:rPr>
          <w:rFonts w:ascii="宋体" w:hAnsi="宋体" w:hint="eastAsia"/>
          <w:szCs w:val="21"/>
        </w:rPr>
        <w:t>联系人：</w:t>
      </w:r>
      <w:r w:rsidRPr="004569FB">
        <w:rPr>
          <w:rFonts w:ascii="宋体" w:hAnsi="宋体"/>
          <w:szCs w:val="21"/>
        </w:rPr>
        <w:t xml:space="preserve">            </w:t>
      </w:r>
      <w:r w:rsidRPr="004569FB">
        <w:rPr>
          <w:rFonts w:ascii="宋体" w:hAnsi="宋体" w:hint="eastAsia"/>
          <w:szCs w:val="21"/>
        </w:rPr>
        <w:t>办公电话：</w:t>
      </w:r>
      <w:r w:rsidRPr="004569FB">
        <w:rPr>
          <w:rFonts w:ascii="宋体" w:hAnsi="宋体"/>
          <w:szCs w:val="21"/>
        </w:rPr>
        <w:t xml:space="preserve">            </w:t>
      </w:r>
      <w:r w:rsidRPr="004569FB">
        <w:rPr>
          <w:rFonts w:ascii="宋体" w:hAnsi="宋体" w:hint="eastAsia"/>
          <w:szCs w:val="21"/>
        </w:rPr>
        <w:t>手机：</w:t>
      </w:r>
      <w:r w:rsidRPr="004569FB">
        <w:rPr>
          <w:rFonts w:ascii="宋体" w:hAnsi="宋体"/>
          <w:szCs w:val="21"/>
        </w:rPr>
        <w:t xml:space="preserve">                E-mail:</w:t>
      </w:r>
    </w:p>
    <w:p w:rsidR="003E37AD" w:rsidRDefault="003E37AD"/>
    <w:sectPr w:rsidR="003E37AD" w:rsidSect="00DB4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7AD" w:rsidRDefault="003E37AD" w:rsidP="00DB4BE7">
      <w:r>
        <w:separator/>
      </w:r>
    </w:p>
  </w:endnote>
  <w:endnote w:type="continuationSeparator" w:id="0">
    <w:p w:rsidR="003E37AD" w:rsidRDefault="003E37AD" w:rsidP="00DB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7AD" w:rsidRDefault="003E37AD" w:rsidP="00DB4BE7">
      <w:r>
        <w:separator/>
      </w:r>
    </w:p>
  </w:footnote>
  <w:footnote w:type="continuationSeparator" w:id="0">
    <w:p w:rsidR="003E37AD" w:rsidRDefault="003E37AD" w:rsidP="00DB4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 w:rsidP="000021D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7AD" w:rsidRDefault="003E37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BE7"/>
    <w:rsid w:val="000021D6"/>
    <w:rsid w:val="003E37AD"/>
    <w:rsid w:val="004569FB"/>
    <w:rsid w:val="005002DC"/>
    <w:rsid w:val="006A4DC2"/>
    <w:rsid w:val="006C471A"/>
    <w:rsid w:val="009F48D9"/>
    <w:rsid w:val="00A50BDF"/>
    <w:rsid w:val="00B815BC"/>
    <w:rsid w:val="00DB4BE7"/>
    <w:rsid w:val="00E07C84"/>
    <w:rsid w:val="00E41F90"/>
    <w:rsid w:val="00EB2174"/>
    <w:rsid w:val="00E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BE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B4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4BE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B4BE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B4BE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34</Words>
  <Characters>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pc001.sjtu.edu.cn</cp:lastModifiedBy>
  <cp:revision>5</cp:revision>
  <dcterms:created xsi:type="dcterms:W3CDTF">2012-03-26T03:06:00Z</dcterms:created>
  <dcterms:modified xsi:type="dcterms:W3CDTF">2013-09-13T07:53:00Z</dcterms:modified>
</cp:coreProperties>
</file>